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FB6DC4" w:rsidRDefault="00FB6DC4" w:rsidP="00FB6DC4">
      <w:pPr>
        <w:spacing w:line="240" w:lineRule="atLeast"/>
      </w:pPr>
      <w:r>
        <w:t>Behoort bij aanbesteding Maaionderhoud 2022 - 2029 – (INK2021.379)</w:t>
      </w:r>
    </w:p>
    <w:p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2"/>
        <w:gridCol w:w="4414"/>
      </w:tblGrid>
      <w:tr w:rsidR="00FD7D1E" w:rsidRPr="008341A2" w:rsidTr="00D06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829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Default="00FD7D1E" w:rsidP="00013EF4">
            <w:pPr>
              <w:rPr>
                <w:b w:val="0"/>
                <w:bCs w:val="0"/>
              </w:rPr>
            </w:pPr>
            <w:r w:rsidRPr="008341A2">
              <w:t>Referentieproject bij kerncompetentie:</w:t>
            </w:r>
          </w:p>
          <w:p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461DB3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461DB3">
              <w:rPr>
                <w:b w:val="0"/>
              </w:rPr>
              <w:t>Ervaring met het maaien van watergang</w:t>
            </w:r>
          </w:p>
          <w:p w:rsidR="00FD7D1E" w:rsidRPr="007700CA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461DB3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461DB3">
              <w:rPr>
                <w:b w:val="0"/>
              </w:rPr>
              <w:t>Ervaring met het maaien van bermen en taluds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Default="00FD7D1E" w:rsidP="00013EF4">
            <w:pPr>
              <w:rPr>
                <w:b w:val="0"/>
                <w:bCs w:val="0"/>
              </w:rPr>
            </w:pPr>
            <w:r>
              <w:t>Voor perceel</w:t>
            </w:r>
            <w:r w:rsidRPr="008341A2">
              <w:t>:</w:t>
            </w:r>
          </w:p>
          <w:p w:rsidR="00FD7D1E" w:rsidRPr="007700CA" w:rsidRDefault="00FB6DC4" w:rsidP="00461DB3">
            <w:pPr>
              <w:rPr>
                <w:b w:val="0"/>
              </w:rPr>
            </w:pPr>
            <w:r w:rsidRPr="00FB6DC4">
              <w:rPr>
                <w:b w:val="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6DC4">
              <w:rPr>
                <w:b w:val="0"/>
                <w:lang w:val="en-US"/>
              </w:rPr>
              <w:instrText xml:space="preserve"> FORMCHECKBOX </w:instrText>
            </w:r>
            <w:r w:rsidRPr="00FB6DC4">
              <w:rPr>
                <w:b w:val="0"/>
              </w:rPr>
            </w:r>
            <w:r w:rsidRPr="00FB6DC4">
              <w:rPr>
                <w:b w:val="0"/>
              </w:rPr>
              <w:fldChar w:fldCharType="separate"/>
            </w:r>
            <w:r w:rsidRPr="00FB6DC4">
              <w:rPr>
                <w:b w:val="0"/>
              </w:rPr>
              <w:fldChar w:fldCharType="end"/>
            </w:r>
            <w:r w:rsidRPr="00FB6DC4">
              <w:rPr>
                <w:b w:val="0"/>
                <w:lang w:val="en-US"/>
              </w:rPr>
              <w:t xml:space="preserve"> A – </w:t>
            </w:r>
            <w:proofErr w:type="gramStart"/>
            <w:r w:rsidRPr="00FB6DC4">
              <w:rPr>
                <w:b w:val="0"/>
                <w:lang w:val="en-US"/>
              </w:rPr>
              <w:t>Haaglanden  /</w:t>
            </w:r>
            <w:proofErr w:type="gramEnd"/>
            <w:r w:rsidRPr="00FB6DC4">
              <w:rPr>
                <w:b w:val="0"/>
                <w:lang w:val="en-US"/>
              </w:rPr>
              <w:t xml:space="preserve"> </w:t>
            </w:r>
            <w:r w:rsidRPr="00FB6DC4">
              <w:rPr>
                <w:b w:val="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6DC4">
              <w:rPr>
                <w:b w:val="0"/>
                <w:lang w:val="en-US"/>
              </w:rPr>
              <w:instrText xml:space="preserve"> FORMCHECKBOX </w:instrText>
            </w:r>
            <w:r w:rsidRPr="00FB6DC4">
              <w:rPr>
                <w:b w:val="0"/>
              </w:rPr>
            </w:r>
            <w:r w:rsidRPr="00FB6DC4">
              <w:rPr>
                <w:b w:val="0"/>
              </w:rPr>
              <w:fldChar w:fldCharType="separate"/>
            </w:r>
            <w:r w:rsidRPr="00FB6DC4">
              <w:rPr>
                <w:b w:val="0"/>
              </w:rPr>
              <w:fldChar w:fldCharType="end"/>
            </w:r>
            <w:r w:rsidRPr="00FB6DC4">
              <w:rPr>
                <w:b w:val="0"/>
                <w:lang w:val="en-US"/>
              </w:rPr>
              <w:t xml:space="preserve"> B </w:t>
            </w:r>
            <w:r w:rsidR="00461DB3">
              <w:rPr>
                <w:b w:val="0"/>
                <w:lang w:val="en-US"/>
              </w:rPr>
              <w:t>–</w:t>
            </w:r>
            <w:r w:rsidRPr="00FB6DC4">
              <w:rPr>
                <w:b w:val="0"/>
                <w:lang w:val="en-US"/>
              </w:rPr>
              <w:t xml:space="preserve"> </w:t>
            </w:r>
            <w:proofErr w:type="spellStart"/>
            <w:r w:rsidRPr="00FB6DC4">
              <w:rPr>
                <w:b w:val="0"/>
                <w:lang w:val="en-US"/>
              </w:rPr>
              <w:t>Oostland</w:t>
            </w:r>
            <w:proofErr w:type="spellEnd"/>
            <w:r w:rsidR="00461DB3">
              <w:rPr>
                <w:b w:val="0"/>
                <w:lang w:val="en-US"/>
              </w:rPr>
              <w:t xml:space="preserve">  / </w:t>
            </w:r>
            <w:r w:rsidRPr="00FB6DC4">
              <w:rPr>
                <w:b w:val="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6DC4">
              <w:rPr>
                <w:b w:val="0"/>
              </w:rPr>
              <w:instrText xml:space="preserve"> FORMCHECKBOX </w:instrText>
            </w:r>
            <w:r w:rsidRPr="00FB6DC4">
              <w:rPr>
                <w:b w:val="0"/>
              </w:rPr>
            </w:r>
            <w:r w:rsidRPr="00FB6DC4">
              <w:rPr>
                <w:b w:val="0"/>
              </w:rPr>
              <w:fldChar w:fldCharType="separate"/>
            </w:r>
            <w:r w:rsidRPr="00FB6DC4">
              <w:rPr>
                <w:b w:val="0"/>
              </w:rPr>
              <w:fldChar w:fldCharType="end"/>
            </w:r>
            <w:r w:rsidRPr="00FB6DC4">
              <w:rPr>
                <w:b w:val="0"/>
              </w:rPr>
              <w:t xml:space="preserve"> C – Westland  / </w:t>
            </w:r>
            <w:r w:rsidRPr="00FB6DC4">
              <w:rPr>
                <w:b w:val="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6DC4">
              <w:rPr>
                <w:b w:val="0"/>
              </w:rPr>
              <w:instrText xml:space="preserve"> FORMCHECKBOX </w:instrText>
            </w:r>
            <w:r w:rsidRPr="00FB6DC4">
              <w:rPr>
                <w:b w:val="0"/>
              </w:rPr>
            </w:r>
            <w:r w:rsidRPr="00FB6DC4">
              <w:rPr>
                <w:b w:val="0"/>
              </w:rPr>
              <w:fldChar w:fldCharType="separate"/>
            </w:r>
            <w:r w:rsidRPr="00FB6DC4">
              <w:rPr>
                <w:b w:val="0"/>
              </w:rPr>
              <w:fldChar w:fldCharType="end"/>
            </w:r>
            <w:r w:rsidRPr="00FB6DC4">
              <w:rPr>
                <w:b w:val="0"/>
              </w:rPr>
              <w:t xml:space="preserve"> D – Midden-Delfland</w:t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461DB3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461DB3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blijken dat de kerncompetentie aangetoond is met </w:t>
            </w:r>
            <w:r w:rsidRPr="008341A2">
              <w:lastRenderedPageBreak/>
              <w:t>deze referentieopdracht):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:rsidR="00FD7D1E" w:rsidRPr="008341A2" w:rsidRDefault="002B1465" w:rsidP="00013EF4">
            <w:r>
              <w:t>4</w:t>
            </w:r>
          </w:p>
        </w:tc>
        <w:tc>
          <w:tcPr>
            <w:tcW w:w="951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461DB3">
              <w:t>paragraaf</w:t>
            </w:r>
            <w:proofErr w:type="gramEnd"/>
            <w:r w:rsidRPr="00461DB3">
              <w:t xml:space="preserve"> 4.3</w:t>
            </w:r>
            <w:bookmarkStart w:id="0" w:name="_GoBack"/>
            <w:bookmarkEnd w:id="0"/>
            <w:r w:rsidRPr="002B1465">
              <w:t xml:space="preserve">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461DB3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2B1465" w:rsidRDefault="002B1465" w:rsidP="00FD7D1E">
      <w:pPr>
        <w:suppressAutoHyphens/>
        <w:rPr>
          <w:lang w:eastAsia="en-US"/>
        </w:rPr>
      </w:pPr>
    </w:p>
    <w:p w:rsidR="00FD7D1E" w:rsidRPr="00BA14F1" w:rsidRDefault="00FD7D1E" w:rsidP="00FD7D1E">
      <w:pPr>
        <w:suppressAutoHyphens/>
        <w:rPr>
          <w:lang w:eastAsia="en-US"/>
        </w:rPr>
      </w:pPr>
      <w:r w:rsidRPr="00BA14F1">
        <w:rPr>
          <w:lang w:eastAsia="en-US"/>
        </w:rPr>
        <w:t>Aldus naar waarheid opgemaakt en rechtsgeldig ondertekend,</w:t>
      </w:r>
    </w:p>
    <w:p w:rsidR="00FD7D1E" w:rsidRPr="00BA14F1" w:rsidRDefault="00FD7D1E" w:rsidP="00FD7D1E">
      <w:pPr>
        <w:suppressAutoHyphens/>
        <w:ind w:left="567"/>
        <w:rPr>
          <w:lang w:eastAsia="en-US"/>
        </w:rPr>
      </w:pPr>
    </w:p>
    <w:tbl>
      <w:tblPr>
        <w:tblpPr w:leftFromText="141" w:rightFromText="141" w:vertAnchor="text" w:tblpX="-68" w:tblpY="1"/>
        <w:tblOverlap w:val="never"/>
        <w:tblW w:w="5101" w:type="pct"/>
        <w:tblLook w:val="01E0" w:firstRow="1" w:lastRow="1" w:firstColumn="1" w:lastColumn="1" w:noHBand="0" w:noVBand="0"/>
      </w:tblPr>
      <w:tblGrid>
        <w:gridCol w:w="2964"/>
        <w:gridCol w:w="2634"/>
        <w:gridCol w:w="1301"/>
        <w:gridCol w:w="2356"/>
      </w:tblGrid>
      <w:tr w:rsidR="00FD7D1E" w:rsidRPr="00BA14F1" w:rsidTr="00013EF4">
        <w:tc>
          <w:tcPr>
            <w:tcW w:w="1601" w:type="pct"/>
          </w:tcPr>
          <w:p w:rsidR="00FD7D1E" w:rsidRPr="00BA14F1" w:rsidRDefault="00FD7D1E" w:rsidP="00013EF4">
            <w:r w:rsidRPr="00BA14F1">
              <w:t>Datum:</w:t>
            </w:r>
          </w:p>
        </w:tc>
        <w:tc>
          <w:tcPr>
            <w:tcW w:w="1423" w:type="pct"/>
          </w:tcPr>
          <w:p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  <w:tc>
          <w:tcPr>
            <w:tcW w:w="703" w:type="pct"/>
          </w:tcPr>
          <w:p w:rsidR="00FD7D1E" w:rsidRPr="00BA14F1" w:rsidRDefault="00FD7D1E" w:rsidP="00013EF4">
            <w:r w:rsidRPr="00BA14F1">
              <w:t>Plaats:</w:t>
            </w:r>
          </w:p>
        </w:tc>
        <w:tc>
          <w:tcPr>
            <w:tcW w:w="1273" w:type="pct"/>
          </w:tcPr>
          <w:p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  <w:tr w:rsidR="00FD7D1E" w:rsidRPr="00BA14F1" w:rsidTr="00013EF4">
        <w:tc>
          <w:tcPr>
            <w:tcW w:w="1601" w:type="pct"/>
          </w:tcPr>
          <w:p w:rsidR="00FD7D1E" w:rsidRPr="00BA14F1" w:rsidRDefault="00FD7D1E" w:rsidP="00013EF4"/>
        </w:tc>
        <w:tc>
          <w:tcPr>
            <w:tcW w:w="1423" w:type="pct"/>
          </w:tcPr>
          <w:p w:rsidR="00FD7D1E" w:rsidRPr="00BA14F1" w:rsidRDefault="00FD7D1E" w:rsidP="00013EF4"/>
        </w:tc>
        <w:tc>
          <w:tcPr>
            <w:tcW w:w="703" w:type="pct"/>
          </w:tcPr>
          <w:p w:rsidR="00FD7D1E" w:rsidRPr="00BA14F1" w:rsidRDefault="00FD7D1E" w:rsidP="00013EF4"/>
        </w:tc>
        <w:tc>
          <w:tcPr>
            <w:tcW w:w="1273" w:type="pct"/>
          </w:tcPr>
          <w:p w:rsidR="00FD7D1E" w:rsidRPr="00BA14F1" w:rsidRDefault="00FD7D1E" w:rsidP="00013EF4"/>
        </w:tc>
      </w:tr>
      <w:tr w:rsidR="00FD7D1E" w:rsidRPr="00BA14F1" w:rsidTr="00013EF4">
        <w:tc>
          <w:tcPr>
            <w:tcW w:w="1601" w:type="pct"/>
          </w:tcPr>
          <w:p w:rsidR="00FD7D1E" w:rsidRPr="00BA14F1" w:rsidRDefault="00FD7D1E" w:rsidP="00013EF4">
            <w:r w:rsidRPr="00BA14F1">
              <w:t>Naam:</w:t>
            </w:r>
          </w:p>
        </w:tc>
        <w:tc>
          <w:tcPr>
            <w:tcW w:w="1423" w:type="pct"/>
          </w:tcPr>
          <w:p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  <w:tc>
          <w:tcPr>
            <w:tcW w:w="703" w:type="pct"/>
          </w:tcPr>
          <w:p w:rsidR="00FD7D1E" w:rsidRPr="00BA14F1" w:rsidRDefault="00FD7D1E" w:rsidP="00013EF4">
            <w:r w:rsidRPr="00BA14F1">
              <w:t>Functie:</w:t>
            </w:r>
          </w:p>
        </w:tc>
        <w:tc>
          <w:tcPr>
            <w:tcW w:w="1273" w:type="pct"/>
          </w:tcPr>
          <w:p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  <w:tr w:rsidR="00FD7D1E" w:rsidRPr="00BA14F1" w:rsidTr="00013EF4">
        <w:tc>
          <w:tcPr>
            <w:tcW w:w="1601" w:type="pct"/>
          </w:tcPr>
          <w:p w:rsidR="00FD7D1E" w:rsidRPr="00BA14F1" w:rsidRDefault="00FD7D1E" w:rsidP="00013EF4"/>
          <w:p w:rsidR="00FD7D1E" w:rsidRPr="00BA14F1" w:rsidRDefault="00FD7D1E" w:rsidP="00013EF4"/>
          <w:p w:rsidR="00FD7D1E" w:rsidRPr="00BA14F1" w:rsidRDefault="00FD7D1E" w:rsidP="00013EF4">
            <w:r w:rsidRPr="00BA14F1">
              <w:t>Handtekening:</w:t>
            </w:r>
          </w:p>
        </w:tc>
        <w:tc>
          <w:tcPr>
            <w:tcW w:w="3399" w:type="pct"/>
            <w:gridSpan w:val="3"/>
          </w:tcPr>
          <w:p w:rsidR="00FD7D1E" w:rsidRPr="00BA14F1" w:rsidRDefault="00FD7D1E" w:rsidP="00013EF4"/>
          <w:p w:rsidR="00FD7D1E" w:rsidRPr="00BA14F1" w:rsidRDefault="00FD7D1E" w:rsidP="00013EF4"/>
          <w:p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</w:tbl>
    <w:p w:rsidR="00FD7D1E" w:rsidRPr="00802BB2" w:rsidRDefault="00FD7D1E" w:rsidP="00FD7D1E">
      <w:pPr>
        <w:rPr>
          <w:lang w:eastAsia="en-US"/>
        </w:rPr>
      </w:pPr>
    </w:p>
    <w:p w:rsidR="00743CDB" w:rsidRPr="00FD7D1E" w:rsidRDefault="00743CDB" w:rsidP="00FD7D1E"/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461DB3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461DB3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461DB3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1DB3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B6DC4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C9A369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fa0a1840-3a9a-4cb3-947f-d4d7fb553cb5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8CF97-7BDF-47A5-9E2C-00FA5383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EC864852.dotm</Template>
  <TotalTime>27</TotalTime>
  <Pages>2</Pages>
  <Words>346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4</cp:revision>
  <cp:lastPrinted>2020-07-15T11:13:00Z</cp:lastPrinted>
  <dcterms:created xsi:type="dcterms:W3CDTF">2021-08-06T13:05:00Z</dcterms:created>
  <dcterms:modified xsi:type="dcterms:W3CDTF">2021-08-11T12:27:00Z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